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5A10073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0438E" w:rsidRPr="0080438E">
        <w:t xml:space="preserve"> </w:t>
      </w:r>
      <w:r w:rsidR="0080438E" w:rsidRPr="0080438E">
        <w:rPr>
          <w:rFonts w:ascii="Arial" w:eastAsia="MS Mincho" w:hAnsi="Arial" w:cs="Arial"/>
          <w:b/>
          <w:sz w:val="24"/>
          <w:szCs w:val="24"/>
          <w:lang w:eastAsia="ja-JP"/>
        </w:rPr>
        <w:t>1532</w:t>
      </w:r>
    </w:p>
    <w:p w14:paraId="37928451" w14:textId="4FDE2657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0438E" w:rsidRPr="0080438E">
        <w:rPr>
          <w:rFonts w:ascii="Arial" w:eastAsia="MS Mincho" w:hAnsi="Arial" w:cs="Arial"/>
          <w:i/>
          <w:sz w:val="24"/>
          <w:szCs w:val="24"/>
          <w:lang w:eastAsia="ja-JP"/>
        </w:rPr>
        <w:t>1127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BC37836" w14:textId="77777777" w:rsidR="00EE71AF" w:rsidRPr="00CE24AA" w:rsidRDefault="0009108F" w:rsidP="00EE71A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E71AF">
        <w:rPr>
          <w:rFonts w:ascii="Arial" w:hAnsi="Arial" w:cs="Arial"/>
          <w:b/>
          <w:bCs/>
        </w:rPr>
        <w:t>China Mobile</w:t>
      </w:r>
    </w:p>
    <w:p w14:paraId="34E77F91" w14:textId="1245844D" w:rsidR="00EE71AF" w:rsidRPr="00A35931" w:rsidRDefault="00EE71AF" w:rsidP="00EE71AF">
      <w:pPr>
        <w:spacing w:after="120"/>
        <w:ind w:left="1985" w:hanging="1985"/>
        <w:rPr>
          <w:rFonts w:ascii="Arial" w:hAnsi="Arial" w:cs="Arial"/>
          <w:b/>
          <w:bCs/>
        </w:rPr>
      </w:pPr>
      <w:r w:rsidRPr="00A35931">
        <w:rPr>
          <w:rFonts w:ascii="Arial" w:hAnsi="Arial" w:cs="Arial"/>
          <w:b/>
          <w:bCs/>
        </w:rPr>
        <w:t>Title:</w:t>
      </w:r>
      <w:r w:rsidRPr="00A35931"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on resolving EN in 5.6</w:t>
      </w:r>
      <w:r w:rsidRPr="00EE71AF">
        <w:rPr>
          <w:rFonts w:ascii="Arial" w:hAnsi="Arial" w:cs="Arial"/>
          <w:b/>
          <w:bCs/>
        </w:rPr>
        <w:t xml:space="preserve"> Use case on supporting service-level energy efficiency analysis for verticals</w:t>
      </w:r>
    </w:p>
    <w:p w14:paraId="3015B040" w14:textId="0410B5DC" w:rsidR="00EE71AF" w:rsidRPr="00F415FD" w:rsidRDefault="00EE71AF" w:rsidP="00EE71A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415FD">
        <w:rPr>
          <w:rFonts w:ascii="Arial" w:hAnsi="Arial" w:cs="Arial"/>
          <w:b/>
          <w:bCs/>
          <w:lang w:val="sv-SE"/>
        </w:rPr>
        <w:t>Draft Spec:</w:t>
      </w:r>
      <w:r w:rsidRPr="00F415FD">
        <w:rPr>
          <w:rFonts w:ascii="Arial" w:hAnsi="Arial" w:cs="Arial"/>
          <w:b/>
          <w:bCs/>
          <w:lang w:val="sv-SE"/>
        </w:rPr>
        <w:tab/>
        <w:t>3GPP TR 22.8</w:t>
      </w:r>
      <w:r w:rsidR="00F80C5F">
        <w:rPr>
          <w:rFonts w:ascii="Arial" w:hAnsi="Arial" w:cs="Arial"/>
          <w:b/>
          <w:bCs/>
          <w:lang w:val="sv-SE"/>
        </w:rPr>
        <w:t>82</w:t>
      </w:r>
    </w:p>
    <w:p w14:paraId="4B17412B" w14:textId="71D8F043" w:rsidR="00EE71AF" w:rsidRPr="00A35931" w:rsidRDefault="00EE71AF" w:rsidP="00EE71AF">
      <w:pPr>
        <w:spacing w:after="120"/>
        <w:ind w:left="1985" w:hanging="1985"/>
        <w:rPr>
          <w:rFonts w:ascii="Arial" w:hAnsi="Arial" w:cs="Arial"/>
          <w:b/>
          <w:bCs/>
        </w:rPr>
      </w:pPr>
      <w:r w:rsidRPr="00A35931">
        <w:rPr>
          <w:rFonts w:ascii="Arial" w:hAnsi="Arial" w:cs="Arial"/>
          <w:b/>
          <w:bCs/>
        </w:rPr>
        <w:t>Agenda Item:</w:t>
      </w:r>
      <w:r w:rsidRPr="00A35931">
        <w:rPr>
          <w:rFonts w:ascii="Arial" w:hAnsi="Arial" w:cs="Arial"/>
          <w:b/>
          <w:bCs/>
        </w:rPr>
        <w:tab/>
        <w:t>7.</w:t>
      </w:r>
      <w:r w:rsidR="00F80C5F">
        <w:rPr>
          <w:rFonts w:ascii="Arial" w:hAnsi="Arial" w:cs="Arial"/>
          <w:b/>
          <w:bCs/>
        </w:rPr>
        <w:t>10</w:t>
      </w:r>
    </w:p>
    <w:p w14:paraId="562BF81E" w14:textId="77777777" w:rsidR="00EE71AF" w:rsidRDefault="00EE71AF" w:rsidP="00EE71A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FDA8D82" w:rsidR="0009108F" w:rsidRPr="00C524DD" w:rsidRDefault="00EE71AF" w:rsidP="00EE71AF">
      <w:pPr>
        <w:spacing w:after="120"/>
        <w:ind w:left="1985" w:hanging="1985"/>
        <w:rPr>
          <w:rFonts w:ascii="Arial" w:hAnsi="Arial" w:cs="Arial"/>
          <w:b/>
          <w:bCs/>
        </w:rPr>
      </w:pPr>
      <w:r w:rsidRPr="00A35931">
        <w:rPr>
          <w:rFonts w:ascii="Arial" w:hAnsi="Arial" w:cs="Arial"/>
          <w:b/>
          <w:bCs/>
        </w:rPr>
        <w:t>Contact:</w:t>
      </w:r>
      <w:r w:rsidRPr="00A35931">
        <w:rPr>
          <w:rFonts w:ascii="Arial" w:hAnsi="Arial" w:cs="Arial"/>
          <w:b/>
          <w:bCs/>
        </w:rPr>
        <w:tab/>
        <w:t>Xiaonan Shi (shixiaonan@chinamobile.com)</w:t>
      </w:r>
    </w:p>
    <w:p w14:paraId="1BE55A2C" w14:textId="77777777" w:rsidR="008D05CF" w:rsidRPr="00EE71AF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8EDC685" w:rsidR="008D05CF" w:rsidRPr="000D6532" w:rsidRDefault="00257AB1" w:rsidP="00257AB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This paper proposes to remove the EN in 5.6</w:t>
      </w:r>
    </w:p>
    <w:p w14:paraId="7DBB76EA" w14:textId="77777777" w:rsidR="0009108F" w:rsidRPr="00257AB1" w:rsidRDefault="0009108F" w:rsidP="0009108F">
      <w:pPr>
        <w:pBdr>
          <w:bottom w:val="single" w:sz="12" w:space="1" w:color="auto"/>
        </w:pBdr>
        <w:rPr>
          <w:noProof/>
        </w:rPr>
      </w:pPr>
    </w:p>
    <w:p w14:paraId="22F3D32E" w14:textId="7EF96180" w:rsidR="00EE71AF" w:rsidRDefault="00EE71AF" w:rsidP="0009108F">
      <w:pPr>
        <w:rPr>
          <w:noProof/>
          <w:lang w:val="en-US"/>
        </w:rPr>
      </w:pPr>
    </w:p>
    <w:p w14:paraId="69F70B7C" w14:textId="77777777" w:rsidR="00EE71AF" w:rsidRDefault="00EE71AF" w:rsidP="00EE71AF">
      <w:pPr>
        <w:pStyle w:val="2"/>
      </w:pPr>
      <w:bookmarkStart w:id="0" w:name="_Toc128479600"/>
      <w:r>
        <w:t>5.6</w:t>
      </w:r>
      <w:r>
        <w:tab/>
        <w:t xml:space="preserve">Use case on </w:t>
      </w:r>
      <w:r w:rsidRPr="000A0485">
        <w:t>supporting service-level energy efficiency analysis for verticals</w:t>
      </w:r>
      <w:bookmarkEnd w:id="0"/>
    </w:p>
    <w:p w14:paraId="45807468" w14:textId="77777777" w:rsidR="00EE71AF" w:rsidRDefault="00EE71AF" w:rsidP="00EE71AF">
      <w:pPr>
        <w:pStyle w:val="3"/>
      </w:pPr>
      <w:bookmarkStart w:id="1" w:name="_Toc103966501"/>
      <w:bookmarkStart w:id="2" w:name="_Toc128479601"/>
      <w:r>
        <w:t>5.</w:t>
      </w:r>
      <w:r>
        <w:rPr>
          <w:lang w:eastAsia="zh-CN"/>
        </w:rPr>
        <w:t>6</w:t>
      </w:r>
      <w:r>
        <w:t>.1</w:t>
      </w:r>
      <w:r>
        <w:tab/>
        <w:t>Description</w:t>
      </w:r>
      <w:bookmarkEnd w:id="1"/>
      <w:bookmarkEnd w:id="2"/>
    </w:p>
    <w:p w14:paraId="6BFE83E2" w14:textId="77777777" w:rsidR="00EE71AF" w:rsidRPr="00DE3DEC" w:rsidRDefault="00EE71AF" w:rsidP="00EE71AF">
      <w:pPr>
        <w:rPr>
          <w:rFonts w:eastAsia="等线"/>
          <w:lang w:eastAsia="zh-CN"/>
        </w:rPr>
      </w:pPr>
      <w:r w:rsidRPr="00DE3DEC">
        <w:rPr>
          <w:rFonts w:eastAsia="等线" w:hint="eastAsia"/>
          <w:lang w:eastAsia="zh-CN"/>
        </w:rPr>
        <w:t>Com</w:t>
      </w:r>
      <w:r w:rsidRPr="00DE3DEC">
        <w:rPr>
          <w:rFonts w:eastAsia="等线"/>
          <w:lang w:eastAsia="zh-CN"/>
        </w:rPr>
        <w:t xml:space="preserve">pany A is located in </w:t>
      </w:r>
      <w:r>
        <w:rPr>
          <w:rFonts w:eastAsia="等线"/>
          <w:lang w:eastAsia="zh-CN"/>
        </w:rPr>
        <w:t>an industrial</w:t>
      </w:r>
      <w:r w:rsidRPr="00DE3DEC">
        <w:rPr>
          <w:rFonts w:eastAsia="等线"/>
          <w:lang w:eastAsia="zh-CN"/>
        </w:rPr>
        <w:t xml:space="preserve"> campus. There are th</w:t>
      </w:r>
      <w:r>
        <w:rPr>
          <w:rFonts w:eastAsia="等线"/>
          <w:lang w:eastAsia="zh-CN"/>
        </w:rPr>
        <w:t>ree</w:t>
      </w:r>
      <w:r w:rsidRPr="00DE3DEC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internal applications</w:t>
      </w:r>
      <w:r w:rsidRPr="00DE3DEC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used by employees for daily work which are based on two network slices. </w:t>
      </w:r>
      <w:r w:rsidRPr="00DE3DEC">
        <w:rPr>
          <w:rFonts w:eastAsia="等线"/>
          <w:lang w:eastAsia="zh-CN"/>
        </w:rPr>
        <w:t xml:space="preserve">App A is for internal communication. App B is for production control. App C is for </w:t>
      </w:r>
      <w:r>
        <w:rPr>
          <w:rFonts w:eastAsia="等线"/>
          <w:lang w:eastAsia="zh-CN"/>
        </w:rPr>
        <w:t>o</w:t>
      </w:r>
      <w:r w:rsidRPr="008A3967">
        <w:rPr>
          <w:rFonts w:eastAsia="等线"/>
          <w:lang w:eastAsia="zh-CN"/>
        </w:rPr>
        <w:t xml:space="preserve">ffice </w:t>
      </w:r>
      <w:r>
        <w:rPr>
          <w:rFonts w:eastAsia="等线"/>
          <w:lang w:eastAsia="zh-CN"/>
        </w:rPr>
        <w:t>a</w:t>
      </w:r>
      <w:r w:rsidRPr="008A3967">
        <w:rPr>
          <w:rFonts w:eastAsia="等线"/>
          <w:lang w:eastAsia="zh-CN"/>
        </w:rPr>
        <w:t>utomation</w:t>
      </w:r>
      <w:r w:rsidRPr="00DE3DEC">
        <w:rPr>
          <w:rFonts w:eastAsia="等线"/>
          <w:lang w:eastAsia="zh-CN"/>
        </w:rPr>
        <w:t xml:space="preserve">. </w:t>
      </w:r>
      <w:proofErr w:type="gramStart"/>
      <w:r>
        <w:rPr>
          <w:rFonts w:eastAsia="等线"/>
          <w:lang w:eastAsia="zh-CN"/>
        </w:rPr>
        <w:t>A</w:t>
      </w:r>
      <w:proofErr w:type="gramEnd"/>
      <w:r>
        <w:rPr>
          <w:rFonts w:eastAsia="等线"/>
          <w:lang w:eastAsia="zh-CN"/>
        </w:rPr>
        <w:t xml:space="preserve"> and C are running on one slice, while B running on a separate slice. The data of these three applications are all dealt with a locally </w:t>
      </w:r>
      <w:r w:rsidRPr="00DE3DEC">
        <w:rPr>
          <w:rFonts w:eastAsia="等线"/>
          <w:lang w:eastAsia="zh-CN"/>
        </w:rPr>
        <w:t xml:space="preserve">deployed UPF in this campus. </w:t>
      </w:r>
      <w:r>
        <w:rPr>
          <w:rFonts w:eastAsia="等线"/>
          <w:lang w:eastAsia="zh-CN"/>
        </w:rPr>
        <w:t xml:space="preserve">The operator provides the additional service of exposing energy consumption of locally deployed UPF. </w:t>
      </w:r>
      <w:r w:rsidRPr="00DE3DEC">
        <w:rPr>
          <w:rFonts w:eastAsia="等线"/>
          <w:lang w:eastAsia="zh-CN"/>
        </w:rPr>
        <w:t xml:space="preserve">Company A find that energy consumption </w:t>
      </w:r>
      <w:r>
        <w:rPr>
          <w:rFonts w:eastAsia="等线"/>
          <w:lang w:eastAsia="zh-CN"/>
        </w:rPr>
        <w:t xml:space="preserve">of the UPF </w:t>
      </w:r>
      <w:r w:rsidRPr="00DE3DEC">
        <w:rPr>
          <w:rFonts w:eastAsia="等线"/>
          <w:lang w:eastAsia="zh-CN"/>
        </w:rPr>
        <w:t>become higher recently</w:t>
      </w:r>
      <w:r>
        <w:rPr>
          <w:rFonts w:eastAsia="等线"/>
          <w:lang w:eastAsia="zh-CN"/>
        </w:rPr>
        <w:t>, but cannot find out the cause,</w:t>
      </w:r>
      <w:r w:rsidRPr="00DE3DEC">
        <w:rPr>
          <w:rFonts w:eastAsia="等线"/>
          <w:lang w:eastAsia="zh-CN"/>
        </w:rPr>
        <w:t xml:space="preserve"> hope that 5G</w:t>
      </w:r>
      <w:r>
        <w:rPr>
          <w:rFonts w:eastAsia="等线"/>
          <w:lang w:eastAsia="zh-CN"/>
        </w:rPr>
        <w:t xml:space="preserve"> system</w:t>
      </w:r>
      <w:r w:rsidRPr="00DE3DEC">
        <w:rPr>
          <w:rFonts w:eastAsia="等线"/>
          <w:lang w:eastAsia="zh-CN"/>
        </w:rPr>
        <w:t xml:space="preserve"> can help to analysis which users </w:t>
      </w:r>
      <w:r>
        <w:rPr>
          <w:rFonts w:eastAsia="等线"/>
          <w:lang w:eastAsia="zh-CN"/>
        </w:rPr>
        <w:t xml:space="preserve">or application </w:t>
      </w:r>
      <w:r w:rsidRPr="00DE3DEC">
        <w:rPr>
          <w:rFonts w:eastAsia="等线"/>
          <w:lang w:eastAsia="zh-CN"/>
        </w:rPr>
        <w:t>are abnormal.</w:t>
      </w:r>
    </w:p>
    <w:p w14:paraId="1E166798" w14:textId="77777777" w:rsidR="00EE71AF" w:rsidRPr="00DE3DEC" w:rsidRDefault="00EE71AF" w:rsidP="00EE71AF">
      <w:pPr>
        <w:rPr>
          <w:rFonts w:eastAsia="等线"/>
          <w:lang w:eastAsia="zh-CN"/>
        </w:rPr>
      </w:pPr>
      <w:r w:rsidRPr="00DE3DEC">
        <w:rPr>
          <w:rFonts w:eastAsia="等线"/>
          <w:lang w:eastAsia="zh-CN"/>
        </w:rPr>
        <w:t xml:space="preserve">5G system analysis </w:t>
      </w:r>
      <w:r>
        <w:rPr>
          <w:rFonts w:eastAsia="等线"/>
          <w:lang w:eastAsia="zh-CN"/>
        </w:rPr>
        <w:t xml:space="preserve">the data volume on this </w:t>
      </w:r>
      <w:r w:rsidRPr="00DE3DEC">
        <w:rPr>
          <w:rFonts w:eastAsia="等线"/>
          <w:lang w:eastAsia="zh-CN"/>
        </w:rPr>
        <w:t xml:space="preserve">UPF </w:t>
      </w:r>
      <w:r>
        <w:rPr>
          <w:rFonts w:eastAsia="等线"/>
          <w:lang w:eastAsia="zh-CN"/>
        </w:rPr>
        <w:t>and</w:t>
      </w:r>
      <w:r w:rsidRPr="00DE3DEC">
        <w:rPr>
          <w:rFonts w:eastAsia="等线"/>
          <w:lang w:eastAsia="zh-CN"/>
        </w:rPr>
        <w:t xml:space="preserve"> energy consumption of each app </w:t>
      </w:r>
      <w:r>
        <w:rPr>
          <w:rFonts w:eastAsia="等线"/>
          <w:lang w:eastAsia="zh-CN"/>
        </w:rPr>
        <w:t>periodically</w:t>
      </w:r>
      <w:r w:rsidRPr="00DE3DEC">
        <w:rPr>
          <w:rFonts w:eastAsia="等线"/>
          <w:lang w:eastAsia="zh-CN"/>
        </w:rPr>
        <w:t>.</w:t>
      </w:r>
    </w:p>
    <w:p w14:paraId="5C90FAAC" w14:textId="77777777" w:rsidR="00EE71AF" w:rsidRDefault="00EE71AF" w:rsidP="00EE71AF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69824B7" wp14:editId="35C54CE9">
            <wp:extent cx="4971415" cy="225742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1415" cy="225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ED8B20" w14:textId="77777777" w:rsidR="00EE71AF" w:rsidRDefault="00EE71AF" w:rsidP="00EE71AF">
      <w:pPr>
        <w:pStyle w:val="3"/>
      </w:pPr>
      <w:bookmarkStart w:id="3" w:name="_Toc103966502"/>
      <w:bookmarkStart w:id="4" w:name="_Toc128479602"/>
      <w:r>
        <w:t>5.</w:t>
      </w:r>
      <w:r>
        <w:rPr>
          <w:lang w:val="en-US" w:eastAsia="zh-CN"/>
        </w:rPr>
        <w:t>6</w:t>
      </w:r>
      <w:r>
        <w:t>.2</w:t>
      </w:r>
      <w:r>
        <w:tab/>
        <w:t>Pre-conditions</w:t>
      </w:r>
      <w:bookmarkEnd w:id="3"/>
      <w:bookmarkEnd w:id="4"/>
    </w:p>
    <w:p w14:paraId="73FF2104" w14:textId="77777777" w:rsidR="00EE71AF" w:rsidRDefault="00EE71AF" w:rsidP="00EE71AF">
      <w:r>
        <w:t xml:space="preserve">5G system support energy consumption analysis based on </w:t>
      </w:r>
      <w:r w:rsidRPr="00902E4E">
        <w:t>data volume</w:t>
      </w:r>
      <w:r>
        <w:t xml:space="preserve"> and</w:t>
      </w:r>
      <w:r w:rsidRPr="00902E4E">
        <w:t xml:space="preserve"> energy consumption </w:t>
      </w:r>
      <w:r>
        <w:t>of network functions, which can be done by UPF.</w:t>
      </w:r>
    </w:p>
    <w:p w14:paraId="1DA280DB" w14:textId="77777777" w:rsidR="00EE71AF" w:rsidRDefault="00EE71AF" w:rsidP="00EE71AF">
      <w:pPr>
        <w:pStyle w:val="3"/>
      </w:pPr>
      <w:bookmarkStart w:id="5" w:name="_Toc103966503"/>
      <w:bookmarkStart w:id="6" w:name="_Toc128479603"/>
      <w:r>
        <w:lastRenderedPageBreak/>
        <w:t>5.</w:t>
      </w:r>
      <w:r>
        <w:rPr>
          <w:lang w:val="en-US" w:eastAsia="zh-CN"/>
        </w:rPr>
        <w:t>6</w:t>
      </w:r>
      <w:r>
        <w:t>.3</w:t>
      </w:r>
      <w:r>
        <w:tab/>
        <w:t>Service Flows</w:t>
      </w:r>
      <w:bookmarkEnd w:id="5"/>
      <w:bookmarkEnd w:id="6"/>
    </w:p>
    <w:p w14:paraId="7E360255" w14:textId="77777777" w:rsidR="00EE71AF" w:rsidRDefault="00EE71AF" w:rsidP="00EE71AF">
      <w:r>
        <w:rPr>
          <w:rFonts w:hint="eastAsia"/>
        </w:rPr>
        <w:t>1</w:t>
      </w:r>
      <w:r>
        <w:t>.Company A finds abnormal energy consumption on the local network entity and request 5G system to report data usage of app A, B and C in past 3 days.</w:t>
      </w:r>
    </w:p>
    <w:p w14:paraId="79048098" w14:textId="77777777" w:rsidR="00EE71AF" w:rsidRDefault="00EE71AF" w:rsidP="00EE71AF">
      <w:r>
        <w:t xml:space="preserve">2.5G system analyses </w:t>
      </w:r>
      <w:r w:rsidRPr="00902E4E">
        <w:t>data volume</w:t>
      </w:r>
      <w:r>
        <w:t xml:space="preserve"> and</w:t>
      </w:r>
      <w:r w:rsidRPr="00902E4E">
        <w:t xml:space="preserve"> energy consumption </w:t>
      </w:r>
      <w:r>
        <w:t xml:space="preserve">of each app in every 2 hours. </w:t>
      </w:r>
    </w:p>
    <w:p w14:paraId="3CC64207" w14:textId="77777777" w:rsidR="00EE71AF" w:rsidRDefault="00EE71AF" w:rsidP="00EE71AF">
      <w:r>
        <w:t>3.5G system report shows that app B has a large data usage during 3am-5am every day.</w:t>
      </w:r>
    </w:p>
    <w:p w14:paraId="1CDFD54C" w14:textId="77777777" w:rsidR="00EE71AF" w:rsidRDefault="00EE71AF" w:rsidP="00EE71AF">
      <w:r>
        <w:t>4.Company A finds that app B has an abnormal setting which lead to system update repeatedly and large energy consumption.</w:t>
      </w:r>
    </w:p>
    <w:p w14:paraId="5206746A" w14:textId="77777777" w:rsidR="00EE71AF" w:rsidRDefault="00EE71AF" w:rsidP="00EE71AF">
      <w:pPr>
        <w:pStyle w:val="3"/>
      </w:pPr>
      <w:bookmarkStart w:id="7" w:name="_Toc103966504"/>
      <w:bookmarkStart w:id="8" w:name="_Toc128479604"/>
      <w:r>
        <w:t>5.</w:t>
      </w:r>
      <w:r>
        <w:rPr>
          <w:lang w:val="en-US" w:eastAsia="zh-CN"/>
        </w:rPr>
        <w:t>6</w:t>
      </w:r>
      <w:r>
        <w:t>.4</w:t>
      </w:r>
      <w:r>
        <w:tab/>
        <w:t>Post-conditions</w:t>
      </w:r>
      <w:bookmarkEnd w:id="7"/>
      <w:bookmarkEnd w:id="8"/>
    </w:p>
    <w:p w14:paraId="5CACDC00" w14:textId="77777777" w:rsidR="00EE71AF" w:rsidRDefault="00EE71AF" w:rsidP="00EE71AF">
      <w:r>
        <w:t>Company A located the abnormal app and machine. They reset the setting and fix the problem.</w:t>
      </w:r>
    </w:p>
    <w:p w14:paraId="6E80CF81" w14:textId="77777777" w:rsidR="00EE71AF" w:rsidRPr="000D6532" w:rsidRDefault="00EE71AF" w:rsidP="00EE71AF">
      <w:pPr>
        <w:pStyle w:val="3"/>
      </w:pPr>
      <w:bookmarkStart w:id="9" w:name="_Toc128479605"/>
      <w:r>
        <w:t>5</w:t>
      </w:r>
      <w:r w:rsidRPr="000D6532">
        <w:t>.</w:t>
      </w:r>
      <w:r>
        <w:t>6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9"/>
    </w:p>
    <w:p w14:paraId="5EA56A18" w14:textId="77777777" w:rsidR="00EE71AF" w:rsidRDefault="00EE71AF" w:rsidP="00EE71AF">
      <w:r w:rsidRPr="00876BDD">
        <w:t xml:space="preserve">Requirements for DV measurement control </w:t>
      </w:r>
      <w:r>
        <w:t xml:space="preserve">and </w:t>
      </w:r>
      <w:r w:rsidRPr="008577C3">
        <w:t>Power, Energy and Environmental (PEE) measurement</w:t>
      </w:r>
      <w:r>
        <w:t xml:space="preserve"> has been defined to support for 5G NF measurement control.</w:t>
      </w:r>
    </w:p>
    <w:p w14:paraId="0AE3F9A8" w14:textId="77777777" w:rsidR="00EE71AF" w:rsidRPr="004901EF" w:rsidRDefault="00EE71AF" w:rsidP="00EE71A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SA5 </w:t>
      </w:r>
      <w:r>
        <w:t>TS 28.554 [12]</w:t>
      </w:r>
      <w:r>
        <w:rPr>
          <w:lang w:eastAsia="zh-CN"/>
        </w:rPr>
        <w:t xml:space="preserve">, clause 6.7.3.3 </w:t>
      </w:r>
      <w:r>
        <w:rPr>
          <w:lang w:val="en-US"/>
        </w:rPr>
        <w:t>Network Slice Energy Consumption</w:t>
      </w:r>
      <w:r>
        <w:t xml:space="preserve"> are introduced.</w:t>
      </w:r>
      <w:r w:rsidRPr="00C20B01">
        <w:t xml:space="preserve"> </w:t>
      </w:r>
    </w:p>
    <w:p w14:paraId="66ED5AD3" w14:textId="77777777" w:rsidR="00EE71AF" w:rsidRPr="009607B2" w:rsidRDefault="00EE71AF" w:rsidP="00EE71AF">
      <w:r>
        <w:t>In SA2, quota for PDU sessions per network slice and user numbers are already defined.</w:t>
      </w:r>
    </w:p>
    <w:p w14:paraId="3AC244B8" w14:textId="77777777" w:rsidR="00EE71AF" w:rsidRPr="000D6532" w:rsidRDefault="00EE71AF" w:rsidP="00EE71AF">
      <w:pPr>
        <w:pStyle w:val="3"/>
      </w:pPr>
      <w:bookmarkStart w:id="10" w:name="_Toc128479606"/>
      <w:r>
        <w:t>5</w:t>
      </w:r>
      <w:r w:rsidRPr="000D6532">
        <w:t>.</w:t>
      </w:r>
      <w:r>
        <w:t>6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0"/>
    </w:p>
    <w:p w14:paraId="49D3082E" w14:textId="3AFE2315" w:rsidR="00EE71AF" w:rsidRDefault="00EE71AF" w:rsidP="00EE71AF">
      <w:r w:rsidRPr="009607B2">
        <w:t xml:space="preserve">[PR </w:t>
      </w:r>
      <w:r>
        <w:t>5</w:t>
      </w:r>
      <w:r w:rsidRPr="009607B2">
        <w:t>.</w:t>
      </w:r>
      <w:r>
        <w:t>6</w:t>
      </w:r>
      <w:r w:rsidRPr="009607B2">
        <w:t xml:space="preserve">.6-1] The 5G system shall </w:t>
      </w:r>
      <w:r w:rsidRPr="00BB0270">
        <w:rPr>
          <w:rFonts w:hint="eastAsia"/>
        </w:rPr>
        <w:t>support</w:t>
      </w:r>
      <w:r>
        <w:t xml:space="preserve"> </w:t>
      </w:r>
      <w:del w:id="11" w:author="CMCC Xiaonan" w:date="2023-05-11T20:28:00Z">
        <w:r w:rsidRPr="00646399" w:rsidDel="00373055">
          <w:delText>servic</w:delText>
        </w:r>
      </w:del>
      <w:del w:id="12" w:author="CMCC Xiaonan" w:date="2023-05-24T09:51:00Z">
        <w:r w:rsidRPr="00646399" w:rsidDel="00BB7248">
          <w:delText>e level</w:delText>
        </w:r>
      </w:del>
      <w:r w:rsidRPr="000A0485">
        <w:t xml:space="preserve"> energy</w:t>
      </w:r>
      <w:r>
        <w:t xml:space="preserve"> consumption measurement of network functions and exposure to authorised 3</w:t>
      </w:r>
      <w:r w:rsidRPr="002417EB">
        <w:rPr>
          <w:vertAlign w:val="superscript"/>
        </w:rPr>
        <w:t>rd</w:t>
      </w:r>
      <w:r>
        <w:t xml:space="preserve"> party.</w:t>
      </w:r>
    </w:p>
    <w:p w14:paraId="3FEDB589" w14:textId="4A8006B1" w:rsidR="00EE71AF" w:rsidRPr="007D25D2" w:rsidRDefault="00EE71AF" w:rsidP="007D25D2">
      <w:pPr>
        <w:pStyle w:val="NO"/>
      </w:pPr>
      <w:r w:rsidRPr="007D25D2">
        <w:t>Note</w:t>
      </w:r>
      <w:r w:rsidR="000F5352" w:rsidRPr="007D25D2">
        <w:t>:</w:t>
      </w:r>
      <w:r w:rsidR="000F5352">
        <w:t xml:space="preserve"> </w:t>
      </w:r>
      <w:r w:rsidRPr="007D25D2">
        <w:t>The granularity</w:t>
      </w:r>
      <w:r w:rsidR="000F5352">
        <w:t xml:space="preserve"> </w:t>
      </w:r>
      <w:ins w:id="13" w:author="CMCC Xiaonan" w:date="2023-05-24T09:52:00Z">
        <w:r w:rsidR="00BB7248">
          <w:t>of</w:t>
        </w:r>
        <w:r w:rsidR="00BB7248" w:rsidRPr="007D25D2" w:rsidDel="00373055">
          <w:t xml:space="preserve"> </w:t>
        </w:r>
      </w:ins>
      <w:del w:id="14" w:author="CMCC Xiaonan" w:date="2023-05-11T20:29:00Z">
        <w:r w:rsidRPr="007D25D2" w:rsidDel="00373055">
          <w:delText xml:space="preserve">of service level </w:delText>
        </w:r>
      </w:del>
      <w:r w:rsidRPr="007D25D2">
        <w:t xml:space="preserve">energy consumption measurement could </w:t>
      </w:r>
      <w:del w:id="15" w:author="CMCC Xiaonan" w:date="2023-05-24T09:52:00Z">
        <w:r w:rsidRPr="007D25D2" w:rsidDel="00BB7248">
          <w:delText xml:space="preserve">be </w:delText>
        </w:r>
      </w:del>
      <w:r w:rsidRPr="007D25D2">
        <w:t xml:space="preserve">vary according to different situations, for example, </w:t>
      </w:r>
      <w:del w:id="16" w:author="CMCC Xiaonan" w:date="2023-05-24T09:52:00Z">
        <w:r w:rsidRPr="007D25D2" w:rsidDel="00BB7248">
          <w:delText xml:space="preserve">sub-slice level </w:delText>
        </w:r>
        <w:r w:rsidR="007D25D2" w:rsidDel="00BB7248">
          <w:delText>while</w:delText>
        </w:r>
        <w:r w:rsidRPr="007D25D2" w:rsidDel="00BB7248">
          <w:delText xml:space="preserve"> </w:delText>
        </w:r>
      </w:del>
      <w:ins w:id="17" w:author="CMCC Xiaonan" w:date="2023-05-24T09:52:00Z">
        <w:r w:rsidR="00BB7248">
          <w:t>when</w:t>
        </w:r>
        <w:r w:rsidR="00BB7248" w:rsidRPr="007D25D2">
          <w:t xml:space="preserve"> </w:t>
        </w:r>
      </w:ins>
      <w:r w:rsidRPr="007D25D2">
        <w:t xml:space="preserve">several services share a same network slice, </w:t>
      </w:r>
      <w:del w:id="18" w:author="CMCC Xiaonan" w:date="2023-05-24T09:52:00Z">
        <w:r w:rsidRPr="007D25D2" w:rsidDel="00BB7248">
          <w:delText>or user level</w:delText>
        </w:r>
      </w:del>
      <w:del w:id="19" w:author="CMCC Xiaonan" w:date="2023-05-11T20:27:00Z">
        <w:r w:rsidRPr="007D25D2" w:rsidDel="00646399">
          <w:delText xml:space="preserve"> based on </w:delText>
        </w:r>
      </w:del>
      <w:del w:id="20" w:author="CMCC Xiaonan" w:date="2023-05-04T18:47:00Z">
        <w:r w:rsidRPr="007D25D2" w:rsidDel="00366038">
          <w:delText>average calculation</w:delText>
        </w:r>
      </w:del>
      <w:del w:id="21" w:author="CMCC Xiaonan" w:date="2023-05-24T09:54:00Z">
        <w:r w:rsidRPr="007D25D2" w:rsidDel="00163D5E">
          <w:delText>,</w:delText>
        </w:r>
        <w:r w:rsidRPr="007D25D2" w:rsidDel="00A24976">
          <w:delText xml:space="preserve"> </w:delText>
        </w:r>
      </w:del>
      <w:r w:rsidRPr="007D25D2">
        <w:t>etc.</w:t>
      </w:r>
      <w:ins w:id="22" w:author="CMCC Xiaonan" w:date="2023-05-11T20:27:00Z">
        <w:r w:rsidR="00646399" w:rsidRPr="007D25D2">
          <w:t xml:space="preserve"> Energy utilization monitoring as described in the preceding requirement is done by means of averaging or applying a statistical model. The requirement does not imply that some form of 'real time' monitoring is required.</w:t>
        </w:r>
      </w:ins>
    </w:p>
    <w:p w14:paraId="1D5A2708" w14:textId="3A5B5DC4" w:rsidR="00EE71AF" w:rsidDel="00366038" w:rsidRDefault="00EE71AF" w:rsidP="00EE71AF">
      <w:pPr>
        <w:pStyle w:val="EditorsNote"/>
        <w:rPr>
          <w:del w:id="23" w:author="CMCC Xiaonan" w:date="2023-05-04T18:46:00Z"/>
        </w:rPr>
      </w:pPr>
      <w:bookmarkStart w:id="24" w:name="_GoBack"/>
      <w:bookmarkEnd w:id="24"/>
      <w:del w:id="25" w:author="CMCC Xiaonan" w:date="2023-05-04T18:46:00Z">
        <w:r w:rsidDel="00366038">
          <w:delText>Editor's Note: This potential requirement is FFS.</w:delText>
        </w:r>
      </w:del>
    </w:p>
    <w:p w14:paraId="0C68B071" w14:textId="0F634DAF" w:rsidR="00385C57" w:rsidRPr="00AD7C25" w:rsidRDefault="00385C57" w:rsidP="00646399">
      <w:pPr>
        <w:rPr>
          <w:noProof/>
          <w:lang w:val="en-US"/>
        </w:rPr>
      </w:pPr>
    </w:p>
    <w:sectPr w:rsidR="00385C57" w:rsidRPr="00AD7C2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40C07" w14:textId="77777777" w:rsidR="00E96209" w:rsidRDefault="00E96209">
      <w:r>
        <w:separator/>
      </w:r>
    </w:p>
  </w:endnote>
  <w:endnote w:type="continuationSeparator" w:id="0">
    <w:p w14:paraId="0AEE0615" w14:textId="77777777" w:rsidR="00E96209" w:rsidRDefault="00E96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0CDEED" w14:textId="77777777" w:rsidR="00E96209" w:rsidRDefault="00E96209">
      <w:r>
        <w:separator/>
      </w:r>
    </w:p>
  </w:footnote>
  <w:footnote w:type="continuationSeparator" w:id="0">
    <w:p w14:paraId="3A7FCC25" w14:textId="77777777" w:rsidR="00E96209" w:rsidRDefault="00E96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Xiaonan">
    <w15:presenceInfo w15:providerId="None" w15:userId="CMCC 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F5352"/>
    <w:rsid w:val="00133525"/>
    <w:rsid w:val="00163D5E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57AB1"/>
    <w:rsid w:val="002675F0"/>
    <w:rsid w:val="002760EE"/>
    <w:rsid w:val="002B6339"/>
    <w:rsid w:val="002E00EE"/>
    <w:rsid w:val="003172DC"/>
    <w:rsid w:val="0035462D"/>
    <w:rsid w:val="00356555"/>
    <w:rsid w:val="00366038"/>
    <w:rsid w:val="00373055"/>
    <w:rsid w:val="003765B8"/>
    <w:rsid w:val="00385C57"/>
    <w:rsid w:val="003C3971"/>
    <w:rsid w:val="003D46F6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14353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17617"/>
    <w:rsid w:val="00623552"/>
    <w:rsid w:val="0063543D"/>
    <w:rsid w:val="00646399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02255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4962"/>
    <w:rsid w:val="007D25D2"/>
    <w:rsid w:val="007F0F4A"/>
    <w:rsid w:val="008028A4"/>
    <w:rsid w:val="0080438E"/>
    <w:rsid w:val="00830747"/>
    <w:rsid w:val="008359CD"/>
    <w:rsid w:val="00856C49"/>
    <w:rsid w:val="008624EF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C314A"/>
    <w:rsid w:val="009F37B7"/>
    <w:rsid w:val="00A10F02"/>
    <w:rsid w:val="00A164B4"/>
    <w:rsid w:val="00A24976"/>
    <w:rsid w:val="00A26956"/>
    <w:rsid w:val="00A27486"/>
    <w:rsid w:val="00A53724"/>
    <w:rsid w:val="00A54DC6"/>
    <w:rsid w:val="00A56066"/>
    <w:rsid w:val="00A73129"/>
    <w:rsid w:val="00A739D6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B7248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8190F"/>
    <w:rsid w:val="00C91962"/>
    <w:rsid w:val="00C93F40"/>
    <w:rsid w:val="00CA3D0C"/>
    <w:rsid w:val="00D5394F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96209"/>
    <w:rsid w:val="00EA15B0"/>
    <w:rsid w:val="00EA1DA2"/>
    <w:rsid w:val="00EA5EA7"/>
    <w:rsid w:val="00EC0746"/>
    <w:rsid w:val="00EC4A25"/>
    <w:rsid w:val="00EE71AF"/>
    <w:rsid w:val="00EF608C"/>
    <w:rsid w:val="00F025A2"/>
    <w:rsid w:val="00F03011"/>
    <w:rsid w:val="00F04712"/>
    <w:rsid w:val="00F13360"/>
    <w:rsid w:val="00F22EC7"/>
    <w:rsid w:val="00F325C8"/>
    <w:rsid w:val="00F455C9"/>
    <w:rsid w:val="00F653B8"/>
    <w:rsid w:val="00F80C5F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E71AF"/>
    <w:rPr>
      <w:color w:val="FF0000"/>
      <w:lang w:eastAsia="en-US"/>
    </w:rPr>
  </w:style>
  <w:style w:type="character" w:customStyle="1" w:styleId="NOZchn">
    <w:name w:val="NO Zchn"/>
    <w:link w:val="NO"/>
    <w:rsid w:val="00A54DC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23B14-ABD5-4DCD-8CF1-79412954A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CMCC Xiaonan</cp:lastModifiedBy>
  <cp:revision>7</cp:revision>
  <cp:lastPrinted>2019-02-25T14:05:00Z</cp:lastPrinted>
  <dcterms:created xsi:type="dcterms:W3CDTF">2023-05-23T15:03:00Z</dcterms:created>
  <dcterms:modified xsi:type="dcterms:W3CDTF">2023-05-24T07:54:00Z</dcterms:modified>
</cp:coreProperties>
</file>